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61F" w:rsidRDefault="00BC261F" w:rsidP="00BC26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RYKES</w:t>
      </w:r>
      <w:r>
        <w:rPr>
          <w:rFonts w:ascii="Times New Roman" w:hAnsi="Times New Roman" w:cs="Times New Roman"/>
          <w:sz w:val="24"/>
          <w:szCs w:val="24"/>
        </w:rPr>
        <w:t xml:space="preserve">      (fl.1450)</w:t>
      </w:r>
    </w:p>
    <w:p w:rsidR="00BC261F" w:rsidRDefault="00BC261F" w:rsidP="00BC26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Mercer.</w:t>
      </w:r>
    </w:p>
    <w:p w:rsidR="00BC261F" w:rsidRDefault="00BC261F" w:rsidP="00BC26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C261F" w:rsidRDefault="00BC261F" w:rsidP="00BC26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C261F" w:rsidRDefault="00BC261F" w:rsidP="00BC26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John Malkyn(q.v.) and Richard Canam of Fordham(q.v.) brought a plaint</w:t>
      </w:r>
    </w:p>
    <w:p w:rsidR="00BC261F" w:rsidRDefault="00BC261F" w:rsidP="00BC261F">
      <w:pPr>
        <w:pStyle w:val="NoSpacing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of debt against him, John Shipton of London(q.v.) and Simon Shipton of London(q.v.), the executors of Thomas Shipton.</w:t>
      </w:r>
    </w:p>
    <w:p w:rsidR="00BC261F" w:rsidRDefault="00BC261F" w:rsidP="00BC26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E426C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EE426C">
        <w:rPr>
          <w:rFonts w:ascii="Times New Roman" w:hAnsi="Times New Roman" w:cs="Times New Roman"/>
          <w:sz w:val="24"/>
          <w:szCs w:val="24"/>
        </w:rPr>
        <w:t>)</w:t>
      </w:r>
    </w:p>
    <w:p w:rsidR="00BC261F" w:rsidRDefault="00BC261F" w:rsidP="00BC26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C261F" w:rsidRDefault="00BC261F" w:rsidP="00BC26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BC261F" w:rsidP="00BC26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October 2015</w:t>
      </w: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261F" w:rsidRDefault="00BC261F" w:rsidP="00564E3C">
      <w:pPr>
        <w:spacing w:after="0" w:line="240" w:lineRule="auto"/>
      </w:pPr>
      <w:r>
        <w:separator/>
      </w:r>
    </w:p>
  </w:endnote>
  <w:endnote w:type="continuationSeparator" w:id="0">
    <w:p w:rsidR="00BC261F" w:rsidRDefault="00BC261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C261F">
      <w:rPr>
        <w:rFonts w:ascii="Times New Roman" w:hAnsi="Times New Roman" w:cs="Times New Roman"/>
        <w:noProof/>
        <w:sz w:val="24"/>
        <w:szCs w:val="24"/>
      </w:rPr>
      <w:t>27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261F" w:rsidRDefault="00BC261F" w:rsidP="00564E3C">
      <w:pPr>
        <w:spacing w:after="0" w:line="240" w:lineRule="auto"/>
      </w:pPr>
      <w:r>
        <w:separator/>
      </w:r>
    </w:p>
  </w:footnote>
  <w:footnote w:type="continuationSeparator" w:id="0">
    <w:p w:rsidR="00BC261F" w:rsidRDefault="00BC261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61F"/>
    <w:rsid w:val="00372DC6"/>
    <w:rsid w:val="00564E3C"/>
    <w:rsid w:val="0064591D"/>
    <w:rsid w:val="00BC261F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D2B6E18-4B9F-4EC2-91D3-301677970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BC261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2015-11-27T20:29:00Z</dcterms:created>
  <dcterms:modified xsi:type="dcterms:W3CDTF">2015-11-27T20:30:00Z</dcterms:modified>
</cp:coreProperties>
</file>